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7F0" w:rsidRPr="00E347F0" w:rsidRDefault="00B17CFA" w:rsidP="00E63D00">
      <w:pPr>
        <w:spacing w:line="240" w:lineRule="auto"/>
        <w:outlineLvl w:val="0"/>
        <w:rPr>
          <w:rFonts w:ascii="Arial" w:hAnsi="Arial" w:cs="Arial"/>
          <w:b/>
          <w:spacing w:val="0"/>
          <w:sz w:val="32"/>
          <w:szCs w:val="32"/>
        </w:rPr>
      </w:pPr>
      <w:r>
        <w:rPr>
          <w:rFonts w:ascii="Arial" w:hAnsi="Arial" w:cs="Arial"/>
          <w:b/>
          <w:spacing w:val="0"/>
          <w:sz w:val="32"/>
          <w:szCs w:val="32"/>
        </w:rPr>
        <w:t>Beilage 7</w:t>
      </w:r>
      <w:r w:rsidR="00E347F0" w:rsidRPr="00E347F0">
        <w:rPr>
          <w:rFonts w:ascii="Arial" w:hAnsi="Arial" w:cs="Arial"/>
          <w:b/>
          <w:spacing w:val="0"/>
          <w:sz w:val="32"/>
          <w:szCs w:val="32"/>
        </w:rPr>
        <w:t xml:space="preserve"> Verfassernachweis</w:t>
      </w:r>
    </w:p>
    <w:p w:rsidR="00E347F0" w:rsidRDefault="00E347F0" w:rsidP="00E63D00">
      <w:pPr>
        <w:spacing w:line="240" w:lineRule="auto"/>
        <w:outlineLvl w:val="0"/>
        <w:rPr>
          <w:rFonts w:ascii="Arial" w:hAnsi="Arial" w:cs="Arial"/>
          <w:spacing w:val="0"/>
          <w:sz w:val="28"/>
          <w:szCs w:val="28"/>
        </w:rPr>
      </w:pPr>
    </w:p>
    <w:p w:rsidR="00E63D00" w:rsidRPr="00E347F0" w:rsidRDefault="00E76EC8" w:rsidP="00E63D00">
      <w:pPr>
        <w:spacing w:line="240" w:lineRule="auto"/>
        <w:outlineLvl w:val="0"/>
        <w:rPr>
          <w:rFonts w:ascii="Arial" w:hAnsi="Arial" w:cs="Arial"/>
          <w:spacing w:val="0"/>
          <w:sz w:val="28"/>
          <w:szCs w:val="28"/>
        </w:rPr>
      </w:pPr>
      <w:r>
        <w:rPr>
          <w:rFonts w:ascii="Arial" w:hAnsi="Arial" w:cs="Arial"/>
          <w:spacing w:val="0"/>
          <w:sz w:val="28"/>
          <w:szCs w:val="28"/>
        </w:rPr>
        <w:t>Dienstleistungssubmission</w:t>
      </w:r>
      <w:r w:rsidR="002A1A63">
        <w:rPr>
          <w:rFonts w:ascii="Arial" w:hAnsi="Arial" w:cs="Arial"/>
          <w:spacing w:val="0"/>
          <w:sz w:val="28"/>
          <w:szCs w:val="28"/>
        </w:rPr>
        <w:t xml:space="preserve"> </w:t>
      </w:r>
      <w:r w:rsidR="00F77E40">
        <w:rPr>
          <w:rFonts w:ascii="Arial" w:hAnsi="Arial" w:cs="Arial"/>
          <w:spacing w:val="0"/>
          <w:sz w:val="28"/>
          <w:szCs w:val="28"/>
        </w:rPr>
        <w:t xml:space="preserve">Freibad Wyler Bern, </w:t>
      </w:r>
      <w:bookmarkStart w:id="0" w:name="_GoBack"/>
      <w:bookmarkEnd w:id="0"/>
      <w:r>
        <w:rPr>
          <w:rFonts w:ascii="Arial" w:hAnsi="Arial" w:cs="Arial"/>
          <w:spacing w:val="0"/>
          <w:sz w:val="28"/>
          <w:szCs w:val="28"/>
        </w:rPr>
        <w:t>Sanierung Aussenbecken</w:t>
      </w:r>
    </w:p>
    <w:p w:rsidR="00E63D00" w:rsidRPr="00E347F0" w:rsidRDefault="00E76EC8" w:rsidP="00E63D00">
      <w:pPr>
        <w:spacing w:line="240" w:lineRule="auto"/>
        <w:outlineLvl w:val="0"/>
        <w:rPr>
          <w:rFonts w:ascii="Arial" w:hAnsi="Arial" w:cs="Arial"/>
          <w:spacing w:val="0"/>
          <w:sz w:val="28"/>
          <w:szCs w:val="28"/>
        </w:rPr>
      </w:pPr>
      <w:r>
        <w:rPr>
          <w:rFonts w:ascii="Arial" w:hAnsi="Arial" w:cs="Arial"/>
          <w:spacing w:val="0"/>
          <w:sz w:val="28"/>
          <w:szCs w:val="28"/>
        </w:rPr>
        <w:t>Projektnummer PB09-166</w:t>
      </w:r>
    </w:p>
    <w:p w:rsidR="00E63D00" w:rsidRDefault="00E63D00" w:rsidP="00E63D00"/>
    <w:p w:rsidR="00E63D00" w:rsidRPr="001E1AFE" w:rsidRDefault="00E63D00" w:rsidP="00E63D00">
      <w:pPr>
        <w:outlineLvl w:val="0"/>
        <w:rPr>
          <w:rFonts w:cs="Arial"/>
          <w:b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595E6B" w:rsidP="00C30BC6">
            <w:pPr>
              <w:tabs>
                <w:tab w:val="left" w:pos="108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Teamname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gridAfter w:val="1"/>
          <w:wAfter w:w="4395" w:type="dxa"/>
          <w:trHeight w:val="284"/>
        </w:trPr>
        <w:tc>
          <w:tcPr>
            <w:tcW w:w="4077" w:type="dxa"/>
            <w:gridSpan w:val="3"/>
          </w:tcPr>
          <w:p w:rsidR="00E63D00" w:rsidRPr="00AB07CB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63D00" w:rsidRPr="00AB07CB" w:rsidRDefault="000E3AA9" w:rsidP="00595E6B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 xml:space="preserve">Spezialist Badewassertechnik &amp; </w:t>
            </w:r>
            <w:r w:rsidR="00595E6B">
              <w:rPr>
                <w:rFonts w:ascii="Arial" w:hAnsi="Arial" w:cs="Arial"/>
                <w:b/>
                <w:spacing w:val="0"/>
                <w:sz w:val="16"/>
                <w:szCs w:val="16"/>
              </w:rPr>
              <w:t>Bäderbau</w:t>
            </w:r>
            <w:r w:rsidR="000D3EE9" w:rsidRPr="00AB07CB">
              <w:rPr>
                <w:rFonts w:ascii="Arial" w:hAnsi="Arial" w:cs="Arial"/>
                <w:b/>
                <w:spacing w:val="0"/>
                <w:sz w:val="16"/>
                <w:szCs w:val="16"/>
              </w:rPr>
              <w:t xml:space="preserve"> </w:t>
            </w:r>
            <w:r w:rsidR="00E63D00" w:rsidRPr="00435A44">
              <w:rPr>
                <w:rFonts w:ascii="Arial" w:hAnsi="Arial" w:cs="Arial"/>
                <w:sz w:val="16"/>
                <w:szCs w:val="16"/>
              </w:rPr>
              <w:t>(Federführung)</w:t>
            </w:r>
            <w:r w:rsidR="00E63D00" w:rsidRPr="00435A44">
              <w:rPr>
                <w:rFonts w:ascii="Arial" w:hAnsi="Arial" w:cs="Arial"/>
                <w:b/>
                <w:spacing w:val="0"/>
                <w:sz w:val="16"/>
                <w:szCs w:val="16"/>
              </w:rPr>
              <w:t xml:space="preserve"> </w:t>
            </w:r>
          </w:p>
        </w:tc>
      </w:tr>
      <w:tr w:rsidR="00E63D00" w:rsidRPr="00E63D00" w:rsidTr="00C30BC6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E63D00" w:rsidRPr="00AB07CB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63D00" w:rsidRPr="00E63D00" w:rsidRDefault="00E63D00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674963" w:rsidRPr="00E63D00" w:rsidTr="0066659F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>Elektroingenieur</w:t>
            </w:r>
          </w:p>
        </w:tc>
      </w:tr>
      <w:tr w:rsidR="00674963" w:rsidRPr="00E63D00" w:rsidTr="0066659F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4963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901B21" w:rsidRPr="00901B21" w:rsidTr="0066659F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674963" w:rsidRPr="00901B21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901B21">
              <w:rPr>
                <w:rFonts w:ascii="Arial" w:hAnsi="Arial" w:cs="Arial"/>
                <w:b/>
                <w:spacing w:val="0"/>
                <w:sz w:val="16"/>
                <w:szCs w:val="16"/>
              </w:rPr>
              <w:t>Planer MSRL</w:t>
            </w:r>
          </w:p>
        </w:tc>
      </w:tr>
      <w:tr w:rsidR="00901B21" w:rsidRPr="00901B21" w:rsidTr="0066659F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674963" w:rsidRPr="00901B21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01B21" w:rsidRPr="00901B21" w:rsidTr="0066659F">
        <w:tc>
          <w:tcPr>
            <w:tcW w:w="2093" w:type="dxa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901B21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c>
          <w:tcPr>
            <w:tcW w:w="2093" w:type="dxa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901B21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c>
          <w:tcPr>
            <w:tcW w:w="2093" w:type="dxa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901B21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c>
          <w:tcPr>
            <w:tcW w:w="2093" w:type="dxa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901B21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01B21" w:rsidRPr="00901B21" w:rsidTr="0066659F">
        <w:tc>
          <w:tcPr>
            <w:tcW w:w="2093" w:type="dxa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901B21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901B21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60CB3" w:rsidRDefault="00460CB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p w:rsidR="00460CB3" w:rsidRDefault="00460CB3">
      <w:pPr>
        <w:spacing w:after="200"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674963" w:rsidRPr="00E63D00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674963" w:rsidRPr="00E63D00" w:rsidTr="0066659F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>Ingenieur Heizung Kälte</w:t>
            </w:r>
          </w:p>
        </w:tc>
      </w:tr>
      <w:tr w:rsidR="00674963" w:rsidRPr="00E63D00" w:rsidTr="0066659F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4963" w:rsidRPr="00E63D00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674963" w:rsidRPr="00E63D00" w:rsidTr="0066659F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>Ingenieur Lüftung</w:t>
            </w:r>
          </w:p>
        </w:tc>
      </w:tr>
      <w:tr w:rsidR="00674963" w:rsidRPr="00E63D00" w:rsidTr="0066659F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4963" w:rsidRPr="00E63D00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674963" w:rsidRPr="00E63D00" w:rsidTr="0066659F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>Sanitäringenieur</w:t>
            </w:r>
          </w:p>
        </w:tc>
      </w:tr>
      <w:tr w:rsidR="00674963" w:rsidRPr="00E63D00" w:rsidTr="0066659F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4963" w:rsidRPr="00B17CFA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2694"/>
        <w:gridCol w:w="3402"/>
      </w:tblGrid>
      <w:tr w:rsidR="00674963" w:rsidRPr="00E63D00" w:rsidTr="00435A44">
        <w:trPr>
          <w:gridAfter w:val="1"/>
          <w:wAfter w:w="3402" w:type="dxa"/>
        </w:trPr>
        <w:tc>
          <w:tcPr>
            <w:tcW w:w="5070" w:type="dxa"/>
            <w:gridSpan w:val="3"/>
          </w:tcPr>
          <w:p w:rsidR="00674963" w:rsidRPr="00E63D00" w:rsidRDefault="00B17CFA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435A44">
              <w:rPr>
                <w:rFonts w:ascii="Arial" w:hAnsi="Arial" w:cs="Arial"/>
                <w:b/>
                <w:spacing w:val="0"/>
                <w:sz w:val="16"/>
                <w:szCs w:val="16"/>
              </w:rPr>
              <w:t xml:space="preserve">Technische </w:t>
            </w:r>
            <w:r w:rsidR="00435A44" w:rsidRPr="00435A44">
              <w:rPr>
                <w:rFonts w:ascii="Arial" w:hAnsi="Arial" w:cs="Arial"/>
                <w:b/>
                <w:spacing w:val="0"/>
                <w:sz w:val="16"/>
                <w:szCs w:val="16"/>
              </w:rPr>
              <w:t xml:space="preserve">&amp; räumliche </w:t>
            </w:r>
            <w:r w:rsidR="008A2B39" w:rsidRPr="00435A44">
              <w:rPr>
                <w:rFonts w:ascii="Arial" w:hAnsi="Arial" w:cs="Arial"/>
                <w:b/>
                <w:spacing w:val="0"/>
                <w:sz w:val="16"/>
                <w:szCs w:val="16"/>
              </w:rPr>
              <w:t>Fachkoordination Gebäudetechnik</w:t>
            </w:r>
          </w:p>
        </w:tc>
      </w:tr>
      <w:tr w:rsidR="00674963" w:rsidRPr="00E63D00" w:rsidTr="00435A44">
        <w:trPr>
          <w:gridAfter w:val="1"/>
          <w:wAfter w:w="3402" w:type="dxa"/>
          <w:trHeight w:hRule="exact" w:val="57"/>
        </w:trPr>
        <w:tc>
          <w:tcPr>
            <w:tcW w:w="5070" w:type="dxa"/>
            <w:gridSpan w:val="3"/>
          </w:tcPr>
          <w:p w:rsidR="00674963" w:rsidRPr="00E63D00" w:rsidRDefault="00674963" w:rsidP="0066659F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rPr>
          <w:trHeight w:hRule="exact" w:val="57"/>
        </w:trPr>
        <w:tc>
          <w:tcPr>
            <w:tcW w:w="209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74963" w:rsidRPr="00E63D00" w:rsidTr="0066659F">
        <w:tc>
          <w:tcPr>
            <w:tcW w:w="2093" w:type="dxa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674963" w:rsidRPr="00E63D00" w:rsidRDefault="00674963" w:rsidP="0066659F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74963" w:rsidRPr="00E63D00" w:rsidRDefault="00674963" w:rsidP="0067496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p w:rsidR="00E63D00" w:rsidRPr="00E63D00" w:rsidRDefault="00E63D00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E63D00" w:rsidRPr="00E63D00" w:rsidTr="00C30BC6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E63D00" w:rsidRPr="00E63D00" w:rsidRDefault="00F4185F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pacing w:val="0"/>
                <w:sz w:val="16"/>
                <w:szCs w:val="16"/>
              </w:rPr>
              <w:t>Weitere Teammitglieder</w:t>
            </w:r>
          </w:p>
        </w:tc>
      </w:tr>
      <w:tr w:rsidR="00E63D00" w:rsidRPr="00E63D00" w:rsidTr="00C30BC6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E63D00" w:rsidRPr="00E63D00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63D00" w:rsidRPr="00E63D00" w:rsidRDefault="00E63D00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E63D00" w:rsidRPr="00E63D00" w:rsidTr="00C30BC6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E63D00" w:rsidRPr="00E63D00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E63D00">
              <w:rPr>
                <w:rFonts w:ascii="Arial" w:hAnsi="Arial" w:cs="Arial"/>
                <w:b/>
                <w:spacing w:val="0"/>
                <w:sz w:val="16"/>
                <w:szCs w:val="16"/>
              </w:rPr>
              <w:t>Weitere Teammitglieder</w:t>
            </w:r>
          </w:p>
        </w:tc>
      </w:tr>
      <w:tr w:rsidR="00E63D00" w:rsidRPr="00E63D00" w:rsidTr="00C30BC6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E63D00" w:rsidRPr="00E63D00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C30BC6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21C83" w:rsidRPr="00E63D00" w:rsidRDefault="00421C83" w:rsidP="00421C83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421C83" w:rsidRPr="00E63D00" w:rsidTr="00BA08DC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421C83" w:rsidRPr="00E63D00" w:rsidRDefault="00421C83" w:rsidP="00BA08DC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E63D00">
              <w:rPr>
                <w:rFonts w:ascii="Arial" w:hAnsi="Arial" w:cs="Arial"/>
                <w:b/>
                <w:spacing w:val="0"/>
                <w:sz w:val="16"/>
                <w:szCs w:val="16"/>
              </w:rPr>
              <w:t>Weitere Teammitglieder</w:t>
            </w:r>
          </w:p>
        </w:tc>
      </w:tr>
      <w:tr w:rsidR="00421C83" w:rsidRPr="00E63D00" w:rsidTr="00BA08DC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421C83" w:rsidRPr="00E63D00" w:rsidRDefault="00421C83" w:rsidP="00BA08DC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21C83" w:rsidRPr="00E63D00" w:rsidTr="00BA08DC">
        <w:tc>
          <w:tcPr>
            <w:tcW w:w="2093" w:type="dxa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8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rPr>
          <w:trHeight w:hRule="exact" w:val="57"/>
        </w:trPr>
        <w:tc>
          <w:tcPr>
            <w:tcW w:w="209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c>
          <w:tcPr>
            <w:tcW w:w="2093" w:type="dxa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Adresse/ PLZ / Ort</w:t>
            </w:r>
          </w:p>
        </w:tc>
        <w:tc>
          <w:tcPr>
            <w:tcW w:w="28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rPr>
          <w:trHeight w:hRule="exact" w:val="57"/>
        </w:trPr>
        <w:tc>
          <w:tcPr>
            <w:tcW w:w="209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rPr>
          <w:trHeight w:hRule="exact" w:val="57"/>
        </w:trPr>
        <w:tc>
          <w:tcPr>
            <w:tcW w:w="209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c>
          <w:tcPr>
            <w:tcW w:w="2093" w:type="dxa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  <w:tc>
          <w:tcPr>
            <w:tcW w:w="28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rPr>
          <w:trHeight w:hRule="exact" w:val="57"/>
        </w:trPr>
        <w:tc>
          <w:tcPr>
            <w:tcW w:w="209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c>
          <w:tcPr>
            <w:tcW w:w="2093" w:type="dxa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E- Mail</w:t>
            </w:r>
          </w:p>
        </w:tc>
        <w:tc>
          <w:tcPr>
            <w:tcW w:w="28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rPr>
          <w:trHeight w:hRule="exact" w:val="57"/>
        </w:trPr>
        <w:tc>
          <w:tcPr>
            <w:tcW w:w="209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1C83" w:rsidRPr="00E63D00" w:rsidTr="00BA08DC">
        <w:tc>
          <w:tcPr>
            <w:tcW w:w="2093" w:type="dxa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Projektverfasserinnen / Projektverfasser</w:t>
            </w:r>
          </w:p>
        </w:tc>
        <w:tc>
          <w:tcPr>
            <w:tcW w:w="283" w:type="dxa"/>
            <w:shd w:val="clear" w:color="auto" w:fill="auto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421C83" w:rsidRPr="00E63D00" w:rsidRDefault="00421C83" w:rsidP="00BA08DC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21C83" w:rsidRDefault="00421C83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p w:rsidR="00FA6FA5" w:rsidRDefault="00FA6FA5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p w:rsidR="00FA6FA5" w:rsidRPr="00E63D00" w:rsidRDefault="00FA6FA5" w:rsidP="00E63D00">
      <w:pPr>
        <w:tabs>
          <w:tab w:val="left" w:pos="1080"/>
        </w:tabs>
        <w:rPr>
          <w:rFonts w:ascii="Arial" w:hAnsi="Arial" w:cs="Arial"/>
          <w:sz w:val="16"/>
          <w:szCs w:val="16"/>
        </w:rPr>
      </w:pPr>
    </w:p>
    <w:tbl>
      <w:tblPr>
        <w:tblW w:w="847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283"/>
        <w:gridCol w:w="1701"/>
        <w:gridCol w:w="4395"/>
      </w:tblGrid>
      <w:tr w:rsidR="00E63D00" w:rsidRPr="00E63D00" w:rsidTr="00AE7BEA">
        <w:trPr>
          <w:gridAfter w:val="1"/>
          <w:wAfter w:w="4395" w:type="dxa"/>
        </w:trPr>
        <w:tc>
          <w:tcPr>
            <w:tcW w:w="4077" w:type="dxa"/>
            <w:gridSpan w:val="3"/>
          </w:tcPr>
          <w:p w:rsidR="00E63D00" w:rsidRPr="00E63D00" w:rsidRDefault="00A91207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Unterschrift</w:t>
            </w:r>
          </w:p>
        </w:tc>
      </w:tr>
      <w:tr w:rsidR="00E63D00" w:rsidRPr="00E63D00" w:rsidTr="00AE7BEA">
        <w:trPr>
          <w:gridAfter w:val="1"/>
          <w:wAfter w:w="4395" w:type="dxa"/>
          <w:trHeight w:hRule="exact" w:val="57"/>
        </w:trPr>
        <w:tc>
          <w:tcPr>
            <w:tcW w:w="4077" w:type="dxa"/>
            <w:gridSpan w:val="3"/>
          </w:tcPr>
          <w:p w:rsidR="00E63D00" w:rsidRPr="00E63D00" w:rsidRDefault="00E63D00" w:rsidP="00C30BC6">
            <w:pPr>
              <w:tabs>
                <w:tab w:val="left" w:pos="1080"/>
              </w:tabs>
              <w:ind w:right="-108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63D00" w:rsidRPr="00E63D00" w:rsidTr="00AE7BEA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CF59CB">
              <w:rPr>
                <w:rFonts w:ascii="Arial" w:hAnsi="Arial" w:cs="Arial"/>
                <w:sz w:val="16"/>
                <w:szCs w:val="16"/>
              </w:rPr>
              <w:t xml:space="preserve">Federführende Firma / </w:t>
            </w:r>
            <w:r w:rsidRPr="00E63D00">
              <w:rPr>
                <w:rFonts w:ascii="Arial" w:hAnsi="Arial" w:cs="Arial"/>
                <w:sz w:val="16"/>
                <w:szCs w:val="16"/>
              </w:rPr>
              <w:t>Stempel der Firma</w:t>
            </w: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  <w:r w:rsidRPr="00E63D00">
              <w:rPr>
                <w:rFonts w:ascii="Arial" w:hAnsi="Arial" w:cs="Arial"/>
                <w:sz w:val="16"/>
                <w:szCs w:val="16"/>
              </w:rPr>
              <w:t>Datum / Ort / Unterschrift</w:t>
            </w:r>
          </w:p>
        </w:tc>
      </w:tr>
      <w:tr w:rsidR="00E63D00" w:rsidRPr="00E63D00" w:rsidTr="00AE7BEA">
        <w:trPr>
          <w:trHeight w:hRule="exact" w:val="57"/>
        </w:trPr>
        <w:tc>
          <w:tcPr>
            <w:tcW w:w="209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63D00" w:rsidRPr="00E63D00" w:rsidTr="00AE7BEA">
        <w:tc>
          <w:tcPr>
            <w:tcW w:w="2093" w:type="dxa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96" w:type="dxa"/>
            <w:gridSpan w:val="2"/>
            <w:shd w:val="clear" w:color="auto" w:fill="FFFFCC"/>
          </w:tcPr>
          <w:p w:rsidR="00E63D00" w:rsidRPr="00E63D00" w:rsidRDefault="00E63D00" w:rsidP="00C30BC6">
            <w:pPr>
              <w:tabs>
                <w:tab w:val="left" w:pos="108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64008" w:rsidRDefault="00F77E40" w:rsidP="00FA6FA5"/>
    <w:sectPr w:rsidR="00664008" w:rsidSect="00AB07CB">
      <w:headerReference w:type="default" r:id="rId6"/>
      <w:type w:val="continuous"/>
      <w:pgSz w:w="11906" w:h="16838" w:code="9"/>
      <w:pgMar w:top="2552" w:right="851" w:bottom="851" w:left="1418" w:header="284" w:footer="709" w:gutter="0"/>
      <w:paperSrc w:firs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85F" w:rsidRDefault="00F4185F" w:rsidP="00DE0449">
      <w:pPr>
        <w:spacing w:line="240" w:lineRule="auto"/>
      </w:pPr>
      <w:r>
        <w:separator/>
      </w:r>
    </w:p>
  </w:endnote>
  <w:endnote w:type="continuationSeparator" w:id="0">
    <w:p w:rsidR="00F4185F" w:rsidRDefault="00F4185F" w:rsidP="00DE04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85F" w:rsidRDefault="00F4185F" w:rsidP="00DE0449">
      <w:pPr>
        <w:spacing w:line="240" w:lineRule="auto"/>
      </w:pPr>
      <w:r>
        <w:separator/>
      </w:r>
    </w:p>
  </w:footnote>
  <w:footnote w:type="continuationSeparator" w:id="0">
    <w:p w:rsidR="00F4185F" w:rsidRDefault="00F4185F" w:rsidP="00DE04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3" w:type="dxa"/>
      <w:tblInd w:w="-11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578"/>
      <w:gridCol w:w="4885"/>
    </w:tblGrid>
    <w:tr w:rsidR="000D3EE9" w:rsidTr="0066659F">
      <w:trPr>
        <w:cantSplit/>
        <w:trHeight w:hRule="exact" w:val="1701"/>
      </w:trPr>
      <w:tc>
        <w:tcPr>
          <w:tcW w:w="4578" w:type="dxa"/>
        </w:tcPr>
        <w:p w:rsidR="000D3EE9" w:rsidRDefault="000D3EE9" w:rsidP="000D3EE9">
          <w:pPr>
            <w:rPr>
              <w:position w:val="-6"/>
            </w:rPr>
          </w:pPr>
        </w:p>
      </w:tc>
      <w:tc>
        <w:tcPr>
          <w:tcW w:w="4885" w:type="dxa"/>
        </w:tcPr>
        <w:p w:rsidR="000D3EE9" w:rsidRDefault="000D3EE9" w:rsidP="000D3EE9">
          <w:r>
            <w:rPr>
              <w:noProof/>
            </w:rPr>
            <w:drawing>
              <wp:inline distT="0" distB="0" distL="0" distR="0" wp14:anchorId="3A07CF81" wp14:editId="58B06272">
                <wp:extent cx="1508400" cy="6480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GFL0001.bgov.ch\SKhome\INFRFR\Desktop\Briefvorlage A4 Schulen Stadt Ber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8400" cy="64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E0449" w:rsidRDefault="00DE0449" w:rsidP="00DE0449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5F"/>
    <w:rsid w:val="000D3EE9"/>
    <w:rsid w:val="000E3AA9"/>
    <w:rsid w:val="001B7C42"/>
    <w:rsid w:val="002A1A63"/>
    <w:rsid w:val="00345D94"/>
    <w:rsid w:val="00421C83"/>
    <w:rsid w:val="00435A44"/>
    <w:rsid w:val="004511A8"/>
    <w:rsid w:val="00460CB3"/>
    <w:rsid w:val="00462A51"/>
    <w:rsid w:val="00554665"/>
    <w:rsid w:val="00564FC3"/>
    <w:rsid w:val="00595E6B"/>
    <w:rsid w:val="005C2C29"/>
    <w:rsid w:val="00674963"/>
    <w:rsid w:val="00781C59"/>
    <w:rsid w:val="00802ED8"/>
    <w:rsid w:val="008A2B39"/>
    <w:rsid w:val="00901B21"/>
    <w:rsid w:val="00914285"/>
    <w:rsid w:val="009479DE"/>
    <w:rsid w:val="009F345B"/>
    <w:rsid w:val="00A91207"/>
    <w:rsid w:val="00AB07CB"/>
    <w:rsid w:val="00AC5E5E"/>
    <w:rsid w:val="00AE7BEA"/>
    <w:rsid w:val="00B17CFA"/>
    <w:rsid w:val="00BC6F64"/>
    <w:rsid w:val="00CF59CB"/>
    <w:rsid w:val="00CF719A"/>
    <w:rsid w:val="00D43F4B"/>
    <w:rsid w:val="00DE0449"/>
    <w:rsid w:val="00E347F0"/>
    <w:rsid w:val="00E63D00"/>
    <w:rsid w:val="00E76EC8"/>
    <w:rsid w:val="00E84F17"/>
    <w:rsid w:val="00F4185F"/>
    <w:rsid w:val="00F77E40"/>
    <w:rsid w:val="00FA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4178CBED"/>
  <w15:docId w15:val="{B1C600F2-7148-4764-84DE-90C7B134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3D00"/>
    <w:pPr>
      <w:spacing w:after="0" w:line="280" w:lineRule="atLeast"/>
    </w:pPr>
    <w:rPr>
      <w:rFonts w:eastAsia="Times New Roman" w:cs="Times New Roman"/>
      <w:spacing w:val="8"/>
      <w:sz w:val="20"/>
      <w:szCs w:val="20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E0449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spacing w:val="0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DE0449"/>
  </w:style>
  <w:style w:type="paragraph" w:styleId="Fuzeile">
    <w:name w:val="footer"/>
    <w:basedOn w:val="Standard"/>
    <w:link w:val="FuzeileZchn"/>
    <w:uiPriority w:val="99"/>
    <w:unhideWhenUsed/>
    <w:rsid w:val="00DE0449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spacing w:val="0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DE044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449"/>
    <w:pPr>
      <w:spacing w:line="240" w:lineRule="auto"/>
    </w:pPr>
    <w:rPr>
      <w:rFonts w:ascii="Tahoma" w:eastAsiaTheme="minorHAnsi" w:hAnsi="Tahoma" w:cs="Tahoma"/>
      <w:spacing w:val="0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8354D5A1.dotm</Template>
  <TotalTime>0</TotalTime>
  <Pages>3</Pages>
  <Words>203</Words>
  <Characters>1466</Characters>
  <Application>Microsoft Office Word</Application>
  <DocSecurity>0</DocSecurity>
  <Lines>33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Bern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Scherrer Samuel, PRD HSB</dc:creator>
  <cp:lastModifiedBy>Minder Benjamin, PRD HSB</cp:lastModifiedBy>
  <cp:revision>28</cp:revision>
  <dcterms:created xsi:type="dcterms:W3CDTF">2015-01-26T15:41:00Z</dcterms:created>
  <dcterms:modified xsi:type="dcterms:W3CDTF">2019-12-03T16:20:00Z</dcterms:modified>
</cp:coreProperties>
</file>